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250331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9367F0" w:rsidRPr="00250331">
        <w:rPr>
          <w:rFonts w:eastAsia="宋体" w:cs="Arial"/>
          <w:b/>
          <w:noProof/>
          <w:sz w:val="24"/>
          <w:szCs w:val="24"/>
          <w:lang w:eastAsia="zh-CN"/>
        </w:rPr>
        <w:t>8757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F95230">
            <w:pPr>
              <w:pStyle w:val="CRCoverPage"/>
              <w:spacing w:after="0"/>
              <w:jc w:val="center"/>
              <w:rPr>
                <w:noProof/>
              </w:rPr>
            </w:pPr>
            <w:r w:rsidRPr="002E4A75">
              <w:rPr>
                <w:b/>
                <w:noProof/>
                <w:sz w:val="28"/>
              </w:rPr>
              <w:t>12</w:t>
            </w:r>
            <w:r w:rsidR="002E4A75">
              <w:rPr>
                <w:b/>
                <w:noProof/>
                <w:sz w:val="28"/>
              </w:rPr>
              <w:t>66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6197" w:rsidP="001361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6197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136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6197">
              <w:rPr>
                <w:noProof/>
              </w:rPr>
              <w:t>16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DF5" w:rsidRDefault="00365DF5">
      <w:r>
        <w:separator/>
      </w:r>
    </w:p>
  </w:endnote>
  <w:endnote w:type="continuationSeparator" w:id="0">
    <w:p w:rsidR="00365DF5" w:rsidRDefault="00365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DF5" w:rsidRDefault="00365DF5">
      <w:r>
        <w:separator/>
      </w:r>
    </w:p>
  </w:footnote>
  <w:footnote w:type="continuationSeparator" w:id="0">
    <w:p w:rsidR="00365DF5" w:rsidRDefault="00365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A6394"/>
    <w:rsid w:val="000B7FED"/>
    <w:rsid w:val="000C038A"/>
    <w:rsid w:val="000C6598"/>
    <w:rsid w:val="0010128B"/>
    <w:rsid w:val="00136197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40329"/>
    <w:rsid w:val="00250331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2E4A75"/>
    <w:rsid w:val="00305409"/>
    <w:rsid w:val="0031497C"/>
    <w:rsid w:val="00342A3C"/>
    <w:rsid w:val="003609EF"/>
    <w:rsid w:val="0036231A"/>
    <w:rsid w:val="00365DF5"/>
    <w:rsid w:val="0037103B"/>
    <w:rsid w:val="00374DD4"/>
    <w:rsid w:val="00395A3A"/>
    <w:rsid w:val="003D237C"/>
    <w:rsid w:val="003D503F"/>
    <w:rsid w:val="003E1A36"/>
    <w:rsid w:val="003F1B91"/>
    <w:rsid w:val="00410371"/>
    <w:rsid w:val="004242F1"/>
    <w:rsid w:val="0046643B"/>
    <w:rsid w:val="0047666B"/>
    <w:rsid w:val="0048446A"/>
    <w:rsid w:val="004B75B7"/>
    <w:rsid w:val="0051580D"/>
    <w:rsid w:val="005234B9"/>
    <w:rsid w:val="00544771"/>
    <w:rsid w:val="005456D2"/>
    <w:rsid w:val="00547111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B46FB"/>
    <w:rsid w:val="006B67F1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A76C7"/>
    <w:rsid w:val="007B512A"/>
    <w:rsid w:val="007C2097"/>
    <w:rsid w:val="007D6A07"/>
    <w:rsid w:val="007F7259"/>
    <w:rsid w:val="008040A8"/>
    <w:rsid w:val="00823B23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367F0"/>
    <w:rsid w:val="00941E30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6A79"/>
    <w:rsid w:val="00B22EDD"/>
    <w:rsid w:val="00B258BB"/>
    <w:rsid w:val="00B431B3"/>
    <w:rsid w:val="00B444A3"/>
    <w:rsid w:val="00B652B5"/>
    <w:rsid w:val="00B67B97"/>
    <w:rsid w:val="00B968C8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90D1C-A820-4F0F-8E63-7A7D73A9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70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21</cp:revision>
  <cp:lastPrinted>1899-12-31T23:00:00Z</cp:lastPrinted>
  <dcterms:created xsi:type="dcterms:W3CDTF">2019-12-23T10:20:00Z</dcterms:created>
  <dcterms:modified xsi:type="dcterms:W3CDTF">2020-06-02T01:20:00Z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(3)VIp4SZ7HLI6z/e1DyApodf4la3UHuRbBfRA2rXkEaEvZdhpSJM+3mKozE8teSpWbyZ1BVBBl
rhNB4yjMfvuXFNemLPKvGCeJ8/ycYH+W1GrBXMbsMfsNT8uWzcY34fqLQdOrNqNchxaVWxce
kdyXEeF+NPidMgHXgytxwze78/w+Jj/JxK3ahA+4IqZOh3pPcVErrhHpgFdDpIs2K2fJfBF3
+/nUzXgLFoznMmQTWy</vt:lpwstr>
  </property>
  <property fmtid="{D5CDD505-2E9C-101B-9397-08002B2CF9AE}" pid="22" name="_2015_ms_pID_7253431">
    <vt:lpwstr>ZmTmms+aV3cnyuYAnFAYI50PXx20bMemvleE2yEcmHu3Z6emf5f52o
i2V+d7mZxbJj0Gaw32ZAPiwsKWSn0Jo8USn++Cuqzu3P9rdxiGpbPoEH4Xmuy8UziyBs2Hbx
XZJCwyPXEpPDK9ZoFNJAMMZZCcl1rhIVTN6zWA9HVdzmDHG3w/4oiQnOrkY9ytwICIbzyATw
WmCi8i2z3r4cNudrOWAY5tUjxO8T2f9rbBPX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